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23671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6977A3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5A7774">
              <w:t>Абдалову</w:t>
            </w:r>
            <w:proofErr w:type="spellEnd"/>
            <w:r w:rsidR="005A7774">
              <w:t xml:space="preserve"> М. Т. </w:t>
            </w:r>
            <w:proofErr w:type="spellStart"/>
            <w:r w:rsidR="005A7774">
              <w:t>оглы</w:t>
            </w:r>
            <w:proofErr w:type="spellEnd"/>
            <w:r w:rsidR="006977A3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5A7774" w:rsidRDefault="00D25713" w:rsidP="005A7774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5A7774">
        <w:t>Абдалову</w:t>
      </w:r>
      <w:proofErr w:type="spellEnd"/>
      <w:r w:rsidR="005A7774">
        <w:t xml:space="preserve"> М. Т. </w:t>
      </w:r>
      <w:proofErr w:type="spellStart"/>
      <w:r w:rsidR="005A7774">
        <w:t>оглы</w:t>
      </w:r>
      <w:proofErr w:type="spellEnd"/>
      <w:r w:rsidR="005A7774">
        <w:t xml:space="preserve"> разрешение </w:t>
      </w:r>
      <w:r w:rsidR="005A7774" w:rsidRPr="00575EB1">
        <w:t>н</w:t>
      </w:r>
      <w:r w:rsidR="005A7774" w:rsidRPr="009112FE">
        <w:t>а условно разрешенны</w:t>
      </w:r>
      <w:r w:rsidR="005A7774">
        <w:t>й</w:t>
      </w:r>
      <w:r w:rsidR="005A7774" w:rsidRPr="009112FE">
        <w:t xml:space="preserve"> вид использования з</w:t>
      </w:r>
      <w:r w:rsidR="005A7774" w:rsidRPr="009112FE">
        <w:t>е</w:t>
      </w:r>
      <w:r w:rsidR="005A7774" w:rsidRPr="009112FE">
        <w:t>мельного участка в границах территории кадастрового квартала</w:t>
      </w:r>
      <w:r w:rsidR="005A7774">
        <w:t xml:space="preserve"> 54:35:051135 площадью 1420 кв. м по адресу: Российская Федерация, </w:t>
      </w:r>
      <w:r w:rsidR="005A7774" w:rsidRPr="008A5110">
        <w:rPr>
          <w:rFonts w:hint="eastAsia"/>
        </w:rPr>
        <w:t>Новосибирская</w:t>
      </w:r>
      <w:r w:rsidR="005A7774">
        <w:t xml:space="preserve"> область</w:t>
      </w:r>
      <w:r w:rsidR="005A7774" w:rsidRPr="008A5110">
        <w:t xml:space="preserve">, </w:t>
      </w:r>
      <w:r w:rsidR="005A7774">
        <w:t xml:space="preserve">городской округ </w:t>
      </w:r>
      <w:r w:rsidR="005A7774" w:rsidRPr="008A5110">
        <w:rPr>
          <w:rFonts w:hint="eastAsia"/>
        </w:rPr>
        <w:t>г</w:t>
      </w:r>
      <w:r w:rsidR="005A7774">
        <w:t>ород</w:t>
      </w:r>
      <w:r w:rsidR="005A7774" w:rsidRPr="008A5110">
        <w:t xml:space="preserve"> </w:t>
      </w:r>
      <w:r w:rsidR="005A7774" w:rsidRPr="008A5110">
        <w:rPr>
          <w:rFonts w:hint="eastAsia"/>
        </w:rPr>
        <w:t>Новосибирск</w:t>
      </w:r>
      <w:r w:rsidR="005A7774" w:rsidRPr="002A1933">
        <w:t>,</w:t>
      </w:r>
      <w:r w:rsidR="005A7774">
        <w:t xml:space="preserve"> </w:t>
      </w:r>
      <w:r w:rsidR="005A7774" w:rsidRPr="008A5110">
        <w:rPr>
          <w:rFonts w:hint="eastAsia"/>
        </w:rPr>
        <w:t>г</w:t>
      </w:r>
      <w:r w:rsidR="005A7774">
        <w:t>ород</w:t>
      </w:r>
      <w:r w:rsidR="005A7774" w:rsidRPr="008A5110">
        <w:t xml:space="preserve"> </w:t>
      </w:r>
      <w:r w:rsidR="005A7774" w:rsidRPr="008A5110">
        <w:rPr>
          <w:rFonts w:hint="eastAsia"/>
        </w:rPr>
        <w:t>Новосибирск</w:t>
      </w:r>
      <w:r w:rsidR="005A7774">
        <w:t xml:space="preserve">, микрорайон 3-й </w:t>
      </w:r>
      <w:proofErr w:type="spellStart"/>
      <w:r w:rsidR="005A7774">
        <w:t>Пами</w:t>
      </w:r>
      <w:r w:rsidR="005A7774">
        <w:t>р</w:t>
      </w:r>
      <w:r w:rsidR="005A7774">
        <w:t>ский</w:t>
      </w:r>
      <w:proofErr w:type="spellEnd"/>
      <w:r w:rsidR="005A7774">
        <w:t xml:space="preserve">, </w:t>
      </w:r>
      <w:proofErr w:type="spellStart"/>
      <w:r w:rsidR="005A7774">
        <w:t>з</w:t>
      </w:r>
      <w:proofErr w:type="spellEnd"/>
      <w:r w:rsidR="005A7774">
        <w:t xml:space="preserve">/у 98/1 и объекта капитального строительства </w:t>
      </w:r>
      <w:r w:rsidR="005A7774" w:rsidRPr="002A1933">
        <w:t>(зона застройки индивидуальными жилыми домами (Ж-6))</w:t>
      </w:r>
      <w:r w:rsidR="005A7774">
        <w:t xml:space="preserve"> – «магазины (4.4) – объекты для продажи товаров, торговая пл</w:t>
      </w:r>
      <w:r w:rsidR="005A7774">
        <w:t>о</w:t>
      </w:r>
      <w:r w:rsidR="005A7774">
        <w:t>щадь которых составляет до 5000 кв. метров».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23671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2FD1A-8D3D-4EAB-BCC1-830222F9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83</TotalTime>
  <Pages>1</Pages>
  <Words>221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65</cp:revision>
  <cp:lastPrinted>2020-02-25T03:17:00Z</cp:lastPrinted>
  <dcterms:created xsi:type="dcterms:W3CDTF">2023-05-10T04:37:00Z</dcterms:created>
  <dcterms:modified xsi:type="dcterms:W3CDTF">2026-01-13T05:50:00Z</dcterms:modified>
</cp:coreProperties>
</file>